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3230E" w14:textId="6A8BA572" w:rsidR="0001689C" w:rsidRDefault="0001689C" w:rsidP="0001689C">
      <w:pPr>
        <w:pStyle w:val="Unittitle"/>
      </w:pPr>
      <w:r>
        <w:t xml:space="preserve">6. </w:t>
      </w:r>
      <w:r w:rsidR="009E1F51">
        <w:t>Construction m</w:t>
      </w:r>
      <w:r>
        <w:t>easurement principles</w:t>
      </w:r>
    </w:p>
    <w:p w14:paraId="0A56F0AA" w14:textId="46593FA3" w:rsidR="00FC7509" w:rsidRPr="00743F5F" w:rsidRDefault="00FC7509" w:rsidP="00FC7509">
      <w:pPr>
        <w:pStyle w:val="Heading1"/>
      </w:pPr>
      <w:r>
        <w:t>Worksheet 3: Estimation (tutor)</w:t>
      </w:r>
    </w:p>
    <w:p w14:paraId="4A02F97A" w14:textId="77777777" w:rsidR="00863715" w:rsidRDefault="00863715" w:rsidP="00863715">
      <w:r>
        <w:t>Select 3 items/objects to estimate the size (these may be selected by your tutor).</w:t>
      </w:r>
    </w:p>
    <w:p w14:paraId="6F299030" w14:textId="77777777" w:rsidR="00863715" w:rsidRDefault="00863715" w:rsidP="00863715"/>
    <w:p w14:paraId="288D7D98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5718094F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029F46A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749262BE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2EE303DE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56182467" w14:textId="77777777" w:rsidR="00863715" w:rsidRDefault="00863715" w:rsidP="00863715"/>
    <w:p w14:paraId="77396B91" w14:textId="77777777" w:rsidR="00863715" w:rsidRDefault="00863715" w:rsidP="00863715">
      <w:r>
        <w:t>Estimate the dimensions of these objects.</w:t>
      </w:r>
    </w:p>
    <w:p w14:paraId="70E085F2" w14:textId="77777777" w:rsidR="00863715" w:rsidRDefault="00863715" w:rsidP="00863715"/>
    <w:p w14:paraId="707F80E2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66805490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6438F8E5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78B14833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42BB2A8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5B71A0AF" w14:textId="77777777" w:rsidR="00863715" w:rsidRDefault="00863715" w:rsidP="00863715"/>
    <w:p w14:paraId="312E489F" w14:textId="77777777" w:rsidR="00863715" w:rsidRDefault="00863715" w:rsidP="00863715">
      <w:r>
        <w:t>Measure the objects and record the actual sizes here.</w:t>
      </w:r>
    </w:p>
    <w:p w14:paraId="57A4B694" w14:textId="77777777" w:rsidR="00863715" w:rsidRDefault="00863715" w:rsidP="00863715"/>
    <w:p w14:paraId="64FD3C28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61F9B60D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3CA03AA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37FB5CA9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11E994F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DEC4457" w14:textId="77777777" w:rsidR="00863715" w:rsidRDefault="00863715" w:rsidP="00863715"/>
    <w:p w14:paraId="7C0692DF" w14:textId="77777777" w:rsidR="00863715" w:rsidRDefault="00863715" w:rsidP="00863715">
      <w:r>
        <w:t>Calculate the percentage error in your estimation (you may need to record this separately).</w:t>
      </w:r>
    </w:p>
    <w:p w14:paraId="233D69FA" w14:textId="77777777" w:rsidR="00863715" w:rsidRDefault="00863715" w:rsidP="00863715"/>
    <w:p w14:paraId="06176421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4A690454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39D7E927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2B184075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C6D8053" w14:textId="77777777" w:rsidR="00863715" w:rsidRDefault="00863715" w:rsidP="00863715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6FE0D65A" w14:textId="77777777" w:rsidR="00863715" w:rsidRPr="00170241" w:rsidRDefault="00863715" w:rsidP="00863715">
      <w:pPr>
        <w:rPr>
          <w:color w:val="FF0000"/>
        </w:rPr>
      </w:pPr>
      <w:bookmarkStart w:id="0" w:name="_heading=h.gjdgxs" w:colFirst="0" w:colLast="0"/>
      <w:bookmarkEnd w:id="0"/>
      <w:r w:rsidRPr="00170241">
        <w:rPr>
          <w:color w:val="FF0000"/>
        </w:rPr>
        <w:t>Learners will provide a variety of answers to this activity. Use the activity to highlight the benefits and risks of estimation.</w:t>
      </w:r>
    </w:p>
    <w:p w14:paraId="2BCCC520" w14:textId="77777777" w:rsidR="0001689C" w:rsidRDefault="0001689C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14A800D" w14:textId="77777777" w:rsidR="006E1028" w:rsidRDefault="006E1028" w:rsidP="0001689C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B4121" w14:textId="77777777" w:rsidR="004B55E9" w:rsidRDefault="004B55E9">
      <w:pPr>
        <w:spacing w:before="0" w:after="0"/>
      </w:pPr>
      <w:r>
        <w:separator/>
      </w:r>
    </w:p>
  </w:endnote>
  <w:endnote w:type="continuationSeparator" w:id="0">
    <w:p w14:paraId="487CAD8B" w14:textId="77777777" w:rsidR="004B55E9" w:rsidRDefault="004B55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C61B6" w14:textId="77777777" w:rsidR="000A0412" w:rsidRDefault="000A04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53F65" w14:textId="5128EB04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938C77D" wp14:editId="2800D37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057470">
      <w:t xml:space="preserve">          </w:t>
    </w:r>
    <w:r w:rsidR="00057470" w:rsidRPr="00057470">
      <w:t xml:space="preserve">© </w:t>
    </w:r>
    <w:r w:rsidR="00EF0320" w:rsidRPr="00EF0320">
      <w:t>City &amp; Guilds Limited</w:t>
    </w:r>
    <w:r w:rsidR="00057470" w:rsidRPr="00057470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FFAB" w14:textId="77777777" w:rsidR="000A0412" w:rsidRDefault="000A04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15E27" w14:textId="77777777" w:rsidR="004B55E9" w:rsidRDefault="004B55E9">
      <w:pPr>
        <w:spacing w:before="0" w:after="0"/>
      </w:pPr>
      <w:r>
        <w:separator/>
      </w:r>
    </w:p>
  </w:footnote>
  <w:footnote w:type="continuationSeparator" w:id="0">
    <w:p w14:paraId="464DC0D1" w14:textId="77777777" w:rsidR="004B55E9" w:rsidRDefault="004B55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FDBA7" w14:textId="77777777" w:rsidR="000A0412" w:rsidRDefault="000A04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A251B" w14:textId="77777777" w:rsidR="000A0412" w:rsidRPr="00C60280" w:rsidRDefault="000A0412" w:rsidP="000A041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1824" behindDoc="0" locked="0" layoutInCell="1" allowOverlap="1" wp14:anchorId="450F1115" wp14:editId="6E0F3F3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151E4378" w14:textId="77777777" w:rsidR="000A0412" w:rsidRPr="00F03E33" w:rsidRDefault="000A0412" w:rsidP="000A041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59F868EF" wp14:editId="29DE77C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17C54A" id="Straight Connector 1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B6241BF" w14:textId="0FF162D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8964E" w14:textId="77777777" w:rsidR="000A0412" w:rsidRDefault="000A04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897342">
    <w:abstractNumId w:val="4"/>
  </w:num>
  <w:num w:numId="2" w16cid:durableId="1586378518">
    <w:abstractNumId w:val="14"/>
  </w:num>
  <w:num w:numId="3" w16cid:durableId="1317030435">
    <w:abstractNumId w:val="21"/>
  </w:num>
  <w:num w:numId="4" w16cid:durableId="1487012754">
    <w:abstractNumId w:val="16"/>
  </w:num>
  <w:num w:numId="5" w16cid:durableId="1559320798">
    <w:abstractNumId w:val="7"/>
  </w:num>
  <w:num w:numId="6" w16cid:durableId="174927731">
    <w:abstractNumId w:val="15"/>
  </w:num>
  <w:num w:numId="7" w16cid:durableId="1283272563">
    <w:abstractNumId w:val="7"/>
  </w:num>
  <w:num w:numId="8" w16cid:durableId="83886837">
    <w:abstractNumId w:val="1"/>
  </w:num>
  <w:num w:numId="9" w16cid:durableId="1580754028">
    <w:abstractNumId w:val="7"/>
    <w:lvlOverride w:ilvl="0">
      <w:startOverride w:val="1"/>
    </w:lvlOverride>
  </w:num>
  <w:num w:numId="10" w16cid:durableId="1233541493">
    <w:abstractNumId w:val="17"/>
  </w:num>
  <w:num w:numId="11" w16cid:durableId="2064716501">
    <w:abstractNumId w:val="13"/>
  </w:num>
  <w:num w:numId="12" w16cid:durableId="729350799">
    <w:abstractNumId w:val="5"/>
  </w:num>
  <w:num w:numId="13" w16cid:durableId="1204946575">
    <w:abstractNumId w:val="12"/>
  </w:num>
  <w:num w:numId="14" w16cid:durableId="291517441">
    <w:abstractNumId w:val="18"/>
  </w:num>
  <w:num w:numId="15" w16cid:durableId="1061561969">
    <w:abstractNumId w:val="10"/>
  </w:num>
  <w:num w:numId="16" w16cid:durableId="931083845">
    <w:abstractNumId w:val="6"/>
  </w:num>
  <w:num w:numId="17" w16cid:durableId="1745834395">
    <w:abstractNumId w:val="23"/>
  </w:num>
  <w:num w:numId="18" w16cid:durableId="776295273">
    <w:abstractNumId w:val="24"/>
  </w:num>
  <w:num w:numId="19" w16cid:durableId="1231381428">
    <w:abstractNumId w:val="3"/>
  </w:num>
  <w:num w:numId="20" w16cid:durableId="74060112">
    <w:abstractNumId w:val="2"/>
  </w:num>
  <w:num w:numId="21" w16cid:durableId="109328426">
    <w:abstractNumId w:val="8"/>
  </w:num>
  <w:num w:numId="22" w16cid:durableId="1992901320">
    <w:abstractNumId w:val="8"/>
    <w:lvlOverride w:ilvl="0">
      <w:startOverride w:val="1"/>
    </w:lvlOverride>
  </w:num>
  <w:num w:numId="23" w16cid:durableId="1094520070">
    <w:abstractNumId w:val="22"/>
  </w:num>
  <w:num w:numId="24" w16cid:durableId="810947124">
    <w:abstractNumId w:val="8"/>
    <w:lvlOverride w:ilvl="0">
      <w:startOverride w:val="1"/>
    </w:lvlOverride>
  </w:num>
  <w:num w:numId="25" w16cid:durableId="103112099">
    <w:abstractNumId w:val="8"/>
    <w:lvlOverride w:ilvl="0">
      <w:startOverride w:val="1"/>
    </w:lvlOverride>
  </w:num>
  <w:num w:numId="26" w16cid:durableId="141821734">
    <w:abstractNumId w:val="9"/>
  </w:num>
  <w:num w:numId="27" w16cid:durableId="425228376">
    <w:abstractNumId w:val="19"/>
  </w:num>
  <w:num w:numId="28" w16cid:durableId="1141653029">
    <w:abstractNumId w:val="8"/>
    <w:lvlOverride w:ilvl="0">
      <w:startOverride w:val="1"/>
    </w:lvlOverride>
  </w:num>
  <w:num w:numId="29" w16cid:durableId="301663928">
    <w:abstractNumId w:val="20"/>
  </w:num>
  <w:num w:numId="30" w16cid:durableId="1775786998">
    <w:abstractNumId w:val="8"/>
  </w:num>
  <w:num w:numId="31" w16cid:durableId="1611669514">
    <w:abstractNumId w:val="8"/>
    <w:lvlOverride w:ilvl="0">
      <w:startOverride w:val="1"/>
    </w:lvlOverride>
  </w:num>
  <w:num w:numId="32" w16cid:durableId="1215459385">
    <w:abstractNumId w:val="8"/>
    <w:lvlOverride w:ilvl="0">
      <w:startOverride w:val="1"/>
    </w:lvlOverride>
  </w:num>
  <w:num w:numId="33" w16cid:durableId="926423075">
    <w:abstractNumId w:val="0"/>
  </w:num>
  <w:num w:numId="34" w16cid:durableId="1366549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89C"/>
    <w:rsid w:val="000033BD"/>
    <w:rsid w:val="0001689C"/>
    <w:rsid w:val="00057470"/>
    <w:rsid w:val="0006059A"/>
    <w:rsid w:val="00082C62"/>
    <w:rsid w:val="000A0412"/>
    <w:rsid w:val="000B231F"/>
    <w:rsid w:val="000E194B"/>
    <w:rsid w:val="00104B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61F1D"/>
    <w:rsid w:val="003E7F4D"/>
    <w:rsid w:val="00404B31"/>
    <w:rsid w:val="00443B2E"/>
    <w:rsid w:val="00474F67"/>
    <w:rsid w:val="0048500D"/>
    <w:rsid w:val="004B55E9"/>
    <w:rsid w:val="00524E1B"/>
    <w:rsid w:val="00592613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63715"/>
    <w:rsid w:val="008C1F1C"/>
    <w:rsid w:val="009975A0"/>
    <w:rsid w:val="009A2CD2"/>
    <w:rsid w:val="009C5C6E"/>
    <w:rsid w:val="009E1F51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E7AC0"/>
    <w:rsid w:val="00D073BC"/>
    <w:rsid w:val="00D56B82"/>
    <w:rsid w:val="00DA2485"/>
    <w:rsid w:val="00DD498E"/>
    <w:rsid w:val="00DE29A8"/>
    <w:rsid w:val="00EF0320"/>
    <w:rsid w:val="00F03E33"/>
    <w:rsid w:val="00F15749"/>
    <w:rsid w:val="00F5765F"/>
    <w:rsid w:val="00FC750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5A45C"/>
  <w15:docId w15:val="{EAE0F1F9-3F2E-4118-A061-23041488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EF032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6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C2C0E-85EF-4D2C-AE34-614560B5C9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F0A4A9-292F-4FE2-B06F-FD1395BC6E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7F187-C0E8-433C-8764-3774DD2D5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3</TotalTime>
  <Pages>1</Pages>
  <Words>172</Words>
  <Characters>644</Characters>
  <Application>Microsoft Office Word</Application>
  <DocSecurity>0</DocSecurity>
  <Lines>42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10</cp:revision>
  <cp:lastPrinted>2013-05-15T12:05:00Z</cp:lastPrinted>
  <dcterms:created xsi:type="dcterms:W3CDTF">2021-06-11T13:41:00Z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